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1E1BA0" w:rsidR="004F0988" w:rsidRPr="00BB7674" w:rsidRDefault="00E30AF5" w:rsidP="00133525">
            <w:pPr>
              <w:pStyle w:val="ZA"/>
              <w:framePr w:w="0" w:hRule="auto" w:wrap="auto" w:vAnchor="margin" w:hAnchor="text" w:yAlign="inline"/>
            </w:pPr>
            <w:bookmarkStart w:id="0" w:name="page1"/>
            <w:r w:rsidRPr="00E30AF5">
              <w:rPr>
                <w:color w:val="FF0000"/>
                <w:sz w:val="64"/>
              </w:rPr>
              <w:t xml:space="preserve">[DRAFT] </w:t>
            </w:r>
            <w:r w:rsidR="004F0988" w:rsidRPr="009416BC">
              <w:rPr>
                <w:sz w:val="64"/>
              </w:rPr>
              <w:t xml:space="preserve">3GPP </w:t>
            </w:r>
            <w:bookmarkStart w:id="1" w:name="specType1"/>
            <w:r w:rsidR="0063543D" w:rsidRPr="004075B6">
              <w:rPr>
                <w:sz w:val="64"/>
              </w:rPr>
              <w:t>TR</w:t>
            </w:r>
            <w:bookmarkEnd w:id="1"/>
            <w:r w:rsidR="004F0988" w:rsidRPr="00BB7674">
              <w:rPr>
                <w:sz w:val="64"/>
              </w:rPr>
              <w:t xml:space="preserve"> </w:t>
            </w:r>
            <w:bookmarkStart w:id="2" w:name="specNumber"/>
            <w:r w:rsidR="00E13AC9" w:rsidRPr="004075B6">
              <w:rPr>
                <w:sz w:val="64"/>
              </w:rPr>
              <w:t>38</w:t>
            </w:r>
            <w:r w:rsidR="004F0988"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004F0988" w:rsidRPr="004075B6">
              <w:t>.</w:t>
            </w:r>
            <w:r w:rsidR="00E13AC9" w:rsidRPr="004075B6">
              <w:t>0</w:t>
            </w:r>
            <w:r w:rsidR="004F0988" w:rsidRPr="004075B6">
              <w:t>.</w:t>
            </w:r>
            <w:bookmarkEnd w:id="3"/>
            <w:r w:rsidR="009416BC">
              <w:t>1</w:t>
            </w:r>
            <w:r w:rsidR="00E13AC9" w:rsidRPr="00BB7674">
              <w:t xml:space="preserve"> </w:t>
            </w:r>
            <w:r w:rsidR="004F0988" w:rsidRPr="00BB7674">
              <w:rPr>
                <w:sz w:val="32"/>
              </w:rPr>
              <w:t>(</w:t>
            </w:r>
            <w:bookmarkStart w:id="4" w:name="issueDate"/>
            <w:r w:rsidR="00E13AC9" w:rsidRPr="004075B6">
              <w:rPr>
                <w:sz w:val="32"/>
              </w:rPr>
              <w:t>2022</w:t>
            </w:r>
            <w:r w:rsidR="004F0988" w:rsidRPr="004075B6">
              <w:rPr>
                <w:sz w:val="32"/>
              </w:rPr>
              <w:t>-</w:t>
            </w:r>
            <w:bookmarkEnd w:id="4"/>
            <w:r w:rsidR="00E13AC9" w:rsidRPr="00BB7674">
              <w:rPr>
                <w:sz w:val="32"/>
              </w:rPr>
              <w:t>05</w:t>
            </w:r>
            <w:r w:rsidR="004F0988"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5" w:name="spectype2"/>
            <w:r w:rsidR="00D57972" w:rsidRPr="004075B6">
              <w:t>Report</w:t>
            </w:r>
            <w:bookmarkEnd w:id="5"/>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E03A732" w:rsidR="004F0988" w:rsidRPr="004075B6" w:rsidRDefault="004F0988" w:rsidP="00133525">
            <w:pPr>
              <w:pStyle w:val="ZT"/>
              <w:framePr w:wrap="auto" w:hAnchor="text" w:yAlign="inline"/>
            </w:pPr>
            <w:r w:rsidRPr="004D3578">
              <w:t xml:space="preserve">Technical Specification Group </w:t>
            </w:r>
            <w:bookmarkStart w:id="6" w:name="specTitle"/>
            <w:r w:rsidR="00E13AC9">
              <w:t xml:space="preserve">Radio Access </w:t>
            </w:r>
            <w:proofErr w:type="gramStart"/>
            <w:r w:rsidR="00E13AC9" w:rsidRPr="00BB7674">
              <w:t>Network</w:t>
            </w:r>
            <w:r w:rsidRPr="004075B6">
              <w:t>;</w:t>
            </w:r>
            <w:proofErr w:type="gramEnd"/>
          </w:p>
          <w:p w14:paraId="211669E9" w14:textId="73596725" w:rsidR="004F0988" w:rsidRPr="004075B6" w:rsidRDefault="00E13AC9" w:rsidP="00133525">
            <w:pPr>
              <w:pStyle w:val="ZT"/>
              <w:framePr w:wrap="auto" w:hAnchor="text" w:yAlign="inline"/>
            </w:pPr>
            <w:r w:rsidRPr="004075B6">
              <w:t xml:space="preserve">Study on Expanded and Improved NR </w:t>
            </w:r>
            <w:proofErr w:type="gramStart"/>
            <w:r w:rsidRPr="004075B6">
              <w:t>Positioning</w:t>
            </w:r>
            <w:r w:rsidR="004F0988" w:rsidRPr="004075B6">
              <w:t>;</w:t>
            </w:r>
            <w:proofErr w:type="gramEnd"/>
          </w:p>
          <w:bookmarkEnd w:id="6"/>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7" w:name="specRelease"/>
            <w:r w:rsidRPr="004075B6">
              <w:rPr>
                <w:rStyle w:val="ZGSM"/>
              </w:rPr>
              <w:t>1</w:t>
            </w:r>
            <w:r w:rsidR="00D82E6F" w:rsidRPr="004075B6">
              <w:rPr>
                <w:rStyle w:val="ZGSM"/>
              </w:rPr>
              <w:t>8</w:t>
            </w:r>
            <w:bookmarkEnd w:id="7"/>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00D3B8B" w14:textId="1E30B499" w:rsidR="003212A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212AD">
        <w:t>Foreword</w:t>
      </w:r>
      <w:r w:rsidR="003212AD">
        <w:tab/>
      </w:r>
      <w:r w:rsidR="003212AD">
        <w:fldChar w:fldCharType="begin"/>
      </w:r>
      <w:r w:rsidR="003212AD">
        <w:instrText xml:space="preserve"> PAGEREF _Toc103272354 \h </w:instrText>
      </w:r>
      <w:r w:rsidR="003212AD">
        <w:fldChar w:fldCharType="separate"/>
      </w:r>
      <w:r w:rsidR="003212AD">
        <w:t>5</w:t>
      </w:r>
      <w:r w:rsidR="003212AD">
        <w:fldChar w:fldCharType="end"/>
      </w:r>
    </w:p>
    <w:p w14:paraId="36B20D14" w14:textId="0906E0CF" w:rsidR="003212AD" w:rsidRDefault="003212A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_Toc103272355 \h </w:instrText>
      </w:r>
      <w:r>
        <w:fldChar w:fldCharType="separate"/>
      </w:r>
      <w:r>
        <w:t>7</w:t>
      </w:r>
      <w:r>
        <w:fldChar w:fldCharType="end"/>
      </w:r>
    </w:p>
    <w:p w14:paraId="67AC90FB" w14:textId="38A4B973" w:rsidR="003212AD" w:rsidRDefault="003212A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_Toc103272356 \h </w:instrText>
      </w:r>
      <w:r>
        <w:fldChar w:fldCharType="separate"/>
      </w:r>
      <w:r>
        <w:t>7</w:t>
      </w:r>
      <w:r>
        <w:fldChar w:fldCharType="end"/>
      </w:r>
    </w:p>
    <w:p w14:paraId="6242C96B" w14:textId="256C7E8B" w:rsidR="003212AD" w:rsidRDefault="003212A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_Toc103272357 \h </w:instrText>
      </w:r>
      <w:r>
        <w:fldChar w:fldCharType="separate"/>
      </w:r>
      <w:r>
        <w:t>7</w:t>
      </w:r>
      <w:r>
        <w:fldChar w:fldCharType="end"/>
      </w:r>
    </w:p>
    <w:p w14:paraId="3735FEB7" w14:textId="11762977" w:rsidR="003212AD" w:rsidRDefault="003212A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_Toc103272358 \h </w:instrText>
      </w:r>
      <w:r>
        <w:fldChar w:fldCharType="separate"/>
      </w:r>
      <w:r>
        <w:t>7</w:t>
      </w:r>
      <w:r>
        <w:fldChar w:fldCharType="end"/>
      </w:r>
    </w:p>
    <w:p w14:paraId="2D797B16" w14:textId="4D200B45" w:rsidR="003212AD" w:rsidRDefault="003212A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_Toc103272359 \h </w:instrText>
      </w:r>
      <w:r>
        <w:fldChar w:fldCharType="separate"/>
      </w:r>
      <w:r>
        <w:t>7</w:t>
      </w:r>
      <w:r>
        <w:fldChar w:fldCharType="end"/>
      </w:r>
    </w:p>
    <w:p w14:paraId="2873D535" w14:textId="5E625743" w:rsidR="003212AD" w:rsidRDefault="003212A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_Toc103272360 \h </w:instrText>
      </w:r>
      <w:r>
        <w:fldChar w:fldCharType="separate"/>
      </w:r>
      <w:r>
        <w:t>8</w:t>
      </w:r>
      <w:r>
        <w:fldChar w:fldCharType="end"/>
      </w:r>
    </w:p>
    <w:p w14:paraId="7EC72067" w14:textId="624B8347" w:rsidR="003212AD" w:rsidRDefault="003212A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_Toc103272361 \h </w:instrText>
      </w:r>
      <w:r>
        <w:fldChar w:fldCharType="separate"/>
      </w:r>
      <w:r>
        <w:t>8</w:t>
      </w:r>
      <w:r>
        <w:fldChar w:fldCharType="end"/>
      </w:r>
    </w:p>
    <w:p w14:paraId="3832FA91" w14:textId="2922F837" w:rsidR="003212AD" w:rsidRDefault="003212A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_Toc103272362 \h </w:instrText>
      </w:r>
      <w:r>
        <w:fldChar w:fldCharType="separate"/>
      </w:r>
      <w:r>
        <w:t>9</w:t>
      </w:r>
      <w:r>
        <w:fldChar w:fldCharType="end"/>
      </w:r>
    </w:p>
    <w:p w14:paraId="16C35CED" w14:textId="31713452" w:rsidR="003212AD" w:rsidRDefault="003212A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_Toc103272363 \h </w:instrText>
      </w:r>
      <w:r>
        <w:fldChar w:fldCharType="separate"/>
      </w:r>
      <w:r>
        <w:t>9</w:t>
      </w:r>
      <w:r>
        <w:fldChar w:fldCharType="end"/>
      </w:r>
    </w:p>
    <w:p w14:paraId="5FD0B82D" w14:textId="3043C21E" w:rsidR="003212AD" w:rsidRDefault="003212A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_Toc103272364 \h </w:instrText>
      </w:r>
      <w:r>
        <w:fldChar w:fldCharType="separate"/>
      </w:r>
      <w:r>
        <w:t>9</w:t>
      </w:r>
      <w:r>
        <w:fldChar w:fldCharType="end"/>
      </w:r>
    </w:p>
    <w:p w14:paraId="65368C82" w14:textId="13E28D71" w:rsidR="003212AD" w:rsidRDefault="003212AD">
      <w:pPr>
        <w:pStyle w:val="TOC2"/>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_Toc103272365 \h </w:instrText>
      </w:r>
      <w:r>
        <w:fldChar w:fldCharType="separate"/>
      </w:r>
      <w:r>
        <w:t>9</w:t>
      </w:r>
      <w:r>
        <w:fldChar w:fldCharType="end"/>
      </w:r>
    </w:p>
    <w:p w14:paraId="78B94239" w14:textId="51B445D7" w:rsidR="003212AD" w:rsidRDefault="003212AD">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_Toc103272366 \h </w:instrText>
      </w:r>
      <w:r>
        <w:fldChar w:fldCharType="separate"/>
      </w:r>
      <w:r>
        <w:t>10</w:t>
      </w:r>
      <w:r>
        <w:fldChar w:fldCharType="end"/>
      </w:r>
    </w:p>
    <w:p w14:paraId="762E6D3B" w14:textId="2826C773" w:rsidR="003212AD" w:rsidRDefault="003212A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_Toc103272367 \h </w:instrText>
      </w:r>
      <w:r>
        <w:fldChar w:fldCharType="separate"/>
      </w:r>
      <w:r>
        <w:t>10</w:t>
      </w:r>
      <w:r>
        <w:fldChar w:fldCharType="end"/>
      </w:r>
    </w:p>
    <w:p w14:paraId="6E215941" w14:textId="4A93CCC2" w:rsidR="003212AD" w:rsidRDefault="003212A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_Toc103272368 \h </w:instrText>
      </w:r>
      <w:r>
        <w:fldChar w:fldCharType="separate"/>
      </w:r>
      <w:r>
        <w:t>10</w:t>
      </w:r>
      <w:r>
        <w:fldChar w:fldCharType="end"/>
      </w:r>
    </w:p>
    <w:p w14:paraId="106A1751" w14:textId="38A04913" w:rsidR="003212AD" w:rsidRDefault="003212A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_Toc103272369 \h </w:instrText>
      </w:r>
      <w:r>
        <w:fldChar w:fldCharType="separate"/>
      </w:r>
      <w:r>
        <w:t>10</w:t>
      </w:r>
      <w:r>
        <w:fldChar w:fldCharType="end"/>
      </w:r>
    </w:p>
    <w:p w14:paraId="510D25EA" w14:textId="4EA41035" w:rsidR="003212AD" w:rsidRDefault="003212A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_Toc103272370 \h </w:instrText>
      </w:r>
      <w:r>
        <w:fldChar w:fldCharType="separate"/>
      </w:r>
      <w:r>
        <w:t>11</w:t>
      </w:r>
      <w:r>
        <w:fldChar w:fldCharType="end"/>
      </w:r>
    </w:p>
    <w:p w14:paraId="00745149" w14:textId="7D6C7251" w:rsidR="003212AD" w:rsidRDefault="003212A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AD18B1">
        <w:rPr>
          <w:bCs/>
        </w:rPr>
        <w:t xml:space="preserve"> for </w:t>
      </w:r>
      <w:r>
        <w:t>RAT</w:t>
      </w:r>
      <w:r w:rsidRPr="00AD18B1">
        <w:rPr>
          <w:bCs/>
        </w:rPr>
        <w:t>-Dependent Positioning Techniques</w:t>
      </w:r>
      <w:r>
        <w:tab/>
      </w:r>
      <w:r>
        <w:fldChar w:fldCharType="begin"/>
      </w:r>
      <w:r>
        <w:instrText xml:space="preserve"> PAGEREF _Toc103272371 \h </w:instrText>
      </w:r>
      <w:r>
        <w:fldChar w:fldCharType="separate"/>
      </w:r>
      <w:r>
        <w:t>11</w:t>
      </w:r>
      <w:r>
        <w:fldChar w:fldCharType="end"/>
      </w:r>
    </w:p>
    <w:p w14:paraId="095F17BE" w14:textId="19C9F629" w:rsidR="003212AD" w:rsidRDefault="003212AD">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_Toc103272372 \h </w:instrText>
      </w:r>
      <w:r>
        <w:fldChar w:fldCharType="separate"/>
      </w:r>
      <w:r>
        <w:t>11</w:t>
      </w:r>
      <w:r>
        <w:fldChar w:fldCharType="end"/>
      </w:r>
    </w:p>
    <w:p w14:paraId="201E8CAC" w14:textId="38A2E070" w:rsidR="003212AD" w:rsidRDefault="003212AD">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_Toc103272373 \h </w:instrText>
      </w:r>
      <w:r>
        <w:fldChar w:fldCharType="separate"/>
      </w:r>
      <w:r>
        <w:t>11</w:t>
      </w:r>
      <w:r>
        <w:fldChar w:fldCharType="end"/>
      </w:r>
    </w:p>
    <w:p w14:paraId="4F076DC0" w14:textId="7ACFCEA9" w:rsidR="003212AD" w:rsidRDefault="003212AD">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_Toc103272374 \h </w:instrText>
      </w:r>
      <w:r>
        <w:fldChar w:fldCharType="separate"/>
      </w:r>
      <w:r>
        <w:t>11</w:t>
      </w:r>
      <w:r>
        <w:fldChar w:fldCharType="end"/>
      </w:r>
    </w:p>
    <w:p w14:paraId="6B0A36FA" w14:textId="2116BBCE" w:rsidR="003212AD" w:rsidRDefault="003212A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AD18B1">
        <w:rPr>
          <w:bCs/>
        </w:rPr>
        <w:t>Bandwidth Aggregation</w:t>
      </w:r>
      <w:r>
        <w:tab/>
      </w:r>
      <w:r>
        <w:fldChar w:fldCharType="begin"/>
      </w:r>
      <w:r>
        <w:instrText xml:space="preserve"> PAGEREF _Toc103272375 \h </w:instrText>
      </w:r>
      <w:r>
        <w:fldChar w:fldCharType="separate"/>
      </w:r>
      <w:r>
        <w:t>11</w:t>
      </w:r>
      <w:r>
        <w:fldChar w:fldCharType="end"/>
      </w:r>
    </w:p>
    <w:p w14:paraId="01EBFD46" w14:textId="3772145A" w:rsidR="003212AD" w:rsidRDefault="003212A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_Toc103272376 \h </w:instrText>
      </w:r>
      <w:r>
        <w:fldChar w:fldCharType="separate"/>
      </w:r>
      <w:r>
        <w:t>11</w:t>
      </w:r>
      <w:r>
        <w:fldChar w:fldCharType="end"/>
      </w:r>
    </w:p>
    <w:p w14:paraId="556021FF" w14:textId="6FC973AB" w:rsidR="003212AD" w:rsidRDefault="003212A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_Toc103272377 \h </w:instrText>
      </w:r>
      <w:r>
        <w:fldChar w:fldCharType="separate"/>
      </w:r>
      <w:r>
        <w:t>11</w:t>
      </w:r>
      <w:r>
        <w:fldChar w:fldCharType="end"/>
      </w:r>
    </w:p>
    <w:p w14:paraId="64051CFD" w14:textId="460A9C0A" w:rsidR="003212AD" w:rsidRDefault="003212A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Carrier Phase Measurements</w:t>
      </w:r>
      <w:r>
        <w:tab/>
      </w:r>
      <w:r>
        <w:fldChar w:fldCharType="begin"/>
      </w:r>
      <w:r>
        <w:instrText xml:space="preserve"> PAGEREF _Toc103272378 \h </w:instrText>
      </w:r>
      <w:r>
        <w:fldChar w:fldCharType="separate"/>
      </w:r>
      <w:r>
        <w:t>11</w:t>
      </w:r>
      <w:r>
        <w:fldChar w:fldCharType="end"/>
      </w:r>
    </w:p>
    <w:p w14:paraId="3335EF3A" w14:textId="257D05B1" w:rsidR="003212AD" w:rsidRDefault="003212A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_Toc103272379 \h </w:instrText>
      </w:r>
      <w:r>
        <w:fldChar w:fldCharType="separate"/>
      </w:r>
      <w:r>
        <w:t>11</w:t>
      </w:r>
      <w:r>
        <w:fldChar w:fldCharType="end"/>
      </w:r>
    </w:p>
    <w:p w14:paraId="37274B54" w14:textId="606CCD72" w:rsidR="003212AD" w:rsidRDefault="003212A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_Toc103272380 \h </w:instrText>
      </w:r>
      <w:r>
        <w:fldChar w:fldCharType="separate"/>
      </w:r>
      <w:r>
        <w:t>11</w:t>
      </w:r>
      <w:r>
        <w:fldChar w:fldCharType="end"/>
      </w:r>
    </w:p>
    <w:p w14:paraId="7981A563" w14:textId="263B4C6F" w:rsidR="003212AD" w:rsidRDefault="003212A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_Toc103272381 \h </w:instrText>
      </w:r>
      <w:r>
        <w:fldChar w:fldCharType="separate"/>
      </w:r>
      <w:r>
        <w:t>11</w:t>
      </w:r>
      <w:r>
        <w:fldChar w:fldCharType="end"/>
      </w:r>
    </w:p>
    <w:p w14:paraId="7DB2B8ED" w14:textId="30A6605F" w:rsidR="003212AD" w:rsidRDefault="003212A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_Toc103272382 \h </w:instrText>
      </w:r>
      <w:r>
        <w:fldChar w:fldCharType="separate"/>
      </w:r>
      <w:r>
        <w:t>11</w:t>
      </w:r>
      <w:r>
        <w:fldChar w:fldCharType="end"/>
      </w:r>
    </w:p>
    <w:p w14:paraId="4C6D66F0" w14:textId="1D81E137" w:rsidR="003212AD" w:rsidRDefault="003212A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_Toc103272383 \h </w:instrText>
      </w:r>
      <w:r>
        <w:fldChar w:fldCharType="separate"/>
      </w:r>
      <w:r>
        <w:t>11</w:t>
      </w:r>
      <w:r>
        <w:fldChar w:fldCharType="end"/>
      </w:r>
    </w:p>
    <w:p w14:paraId="1C12F55C" w14:textId="7B1FE690" w:rsidR="003212AD" w:rsidRDefault="003212A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_Toc103272384 \h </w:instrText>
      </w:r>
      <w:r>
        <w:fldChar w:fldCharType="separate"/>
      </w:r>
      <w:r>
        <w:t>11</w:t>
      </w:r>
      <w:r>
        <w:fldChar w:fldCharType="end"/>
      </w:r>
    </w:p>
    <w:p w14:paraId="1E5B7AAE" w14:textId="013BAB44" w:rsidR="003212AD" w:rsidRDefault="003212AD">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_Toc103272385 \h </w:instrText>
      </w:r>
      <w:r>
        <w:fldChar w:fldCharType="separate"/>
      </w:r>
      <w:r>
        <w:t>11</w:t>
      </w:r>
      <w:r>
        <w:fldChar w:fldCharType="end"/>
      </w:r>
    </w:p>
    <w:p w14:paraId="367E17CA" w14:textId="66217892" w:rsidR="003212AD" w:rsidRDefault="003212AD">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_Toc103272386 \h </w:instrText>
      </w:r>
      <w:r>
        <w:fldChar w:fldCharType="separate"/>
      </w:r>
      <w:r>
        <w:t>11</w:t>
      </w:r>
      <w:r>
        <w:fldChar w:fldCharType="end"/>
      </w:r>
    </w:p>
    <w:p w14:paraId="1E636B2A" w14:textId="293EA099" w:rsidR="003212AD" w:rsidRDefault="003212AD">
      <w:pPr>
        <w:pStyle w:val="TOC1"/>
        <w:rPr>
          <w:rFonts w:asciiTheme="minorHAnsi" w:eastAsiaTheme="minorEastAsia" w:hAnsiTheme="minorHAnsi" w:cstheme="minorBidi"/>
          <w:szCs w:val="22"/>
          <w:lang w:val="en-US"/>
        </w:rPr>
      </w:pPr>
      <w:r>
        <w:lastRenderedPageBreak/>
        <w:t>7</w:t>
      </w:r>
      <w:r>
        <w:rPr>
          <w:rFonts w:asciiTheme="minorHAnsi" w:eastAsiaTheme="minorEastAsia" w:hAnsiTheme="minorHAnsi" w:cstheme="minorBidi"/>
          <w:szCs w:val="22"/>
          <w:lang w:val="en-US"/>
        </w:rPr>
        <w:tab/>
      </w:r>
      <w:r>
        <w:t>Conclusions</w:t>
      </w:r>
      <w:r>
        <w:tab/>
      </w:r>
      <w:r>
        <w:fldChar w:fldCharType="begin"/>
      </w:r>
      <w:r>
        <w:instrText xml:space="preserve"> PAGEREF _Toc103272387 \h </w:instrText>
      </w:r>
      <w:r>
        <w:fldChar w:fldCharType="separate"/>
      </w:r>
      <w:r>
        <w:t>12</w:t>
      </w:r>
      <w:r>
        <w:fldChar w:fldCharType="end"/>
      </w:r>
    </w:p>
    <w:p w14:paraId="6712E85F" w14:textId="54D453F0" w:rsidR="003212AD" w:rsidRDefault="003212AD">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_Toc103272388 \h </w:instrText>
      </w:r>
      <w:r>
        <w:fldChar w:fldCharType="separate"/>
      </w:r>
      <w:r>
        <w:t>12</w:t>
      </w:r>
      <w:r>
        <w:fldChar w:fldCharType="end"/>
      </w:r>
    </w:p>
    <w:p w14:paraId="5B69749A" w14:textId="56710CA6" w:rsidR="003212AD" w:rsidRDefault="003212AD">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_Toc103272389 \h </w:instrText>
      </w:r>
      <w:r>
        <w:fldChar w:fldCharType="separate"/>
      </w:r>
      <w:r>
        <w:t>12</w:t>
      </w:r>
      <w:r>
        <w:fldChar w:fldCharType="end"/>
      </w:r>
    </w:p>
    <w:p w14:paraId="77AB2DF4" w14:textId="2C00E04B" w:rsidR="003212AD" w:rsidRDefault="003212AD">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_Toc103272390 \h </w:instrText>
      </w:r>
      <w:r>
        <w:fldChar w:fldCharType="separate"/>
      </w:r>
      <w:r>
        <w:t>12</w:t>
      </w:r>
      <w:r>
        <w:fldChar w:fldCharType="end"/>
      </w:r>
    </w:p>
    <w:p w14:paraId="7D0EED10" w14:textId="2F9CBAE5" w:rsidR="003212AD" w:rsidRDefault="003212AD">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_Toc103272391 \h </w:instrText>
      </w:r>
      <w:r>
        <w:fldChar w:fldCharType="separate"/>
      </w:r>
      <w:r>
        <w:t>12</w:t>
      </w:r>
      <w:r>
        <w:fldChar w:fldCharType="end"/>
      </w:r>
    </w:p>
    <w:p w14:paraId="40A96FBB" w14:textId="1321B9D9" w:rsidR="003212AD" w:rsidRDefault="003212AD">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_Toc103272392 \h </w:instrText>
      </w:r>
      <w:r>
        <w:fldChar w:fldCharType="separate"/>
      </w:r>
      <w:r>
        <w:t>12</w:t>
      </w:r>
      <w:r>
        <w:fldChar w:fldCharType="end"/>
      </w:r>
    </w:p>
    <w:p w14:paraId="3F302895" w14:textId="697DF65F" w:rsidR="003212AD" w:rsidRDefault="003212AD">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_Toc103272393 \h </w:instrText>
      </w:r>
      <w:r>
        <w:fldChar w:fldCharType="separate"/>
      </w:r>
      <w:r>
        <w:t>12</w:t>
      </w:r>
      <w:r>
        <w:fldChar w:fldCharType="end"/>
      </w:r>
    </w:p>
    <w:p w14:paraId="3591B931" w14:textId="01088DD9" w:rsidR="003212AD" w:rsidRDefault="003212AD">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_Toc103272394 \h </w:instrText>
      </w:r>
      <w:r>
        <w:fldChar w:fldCharType="separate"/>
      </w:r>
      <w:r>
        <w:t>12</w:t>
      </w:r>
      <w:r>
        <w:fldChar w:fldCharType="end"/>
      </w:r>
    </w:p>
    <w:p w14:paraId="327A5735" w14:textId="4E123ACD" w:rsidR="003212AD" w:rsidRDefault="003212AD">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_Toc103272395 \h </w:instrText>
      </w:r>
      <w:r>
        <w:fldChar w:fldCharType="separate"/>
      </w:r>
      <w:r>
        <w:t>12</w:t>
      </w:r>
      <w:r>
        <w:fldChar w:fldCharType="end"/>
      </w:r>
    </w:p>
    <w:p w14:paraId="1A704DE5" w14:textId="34ADC28A" w:rsidR="003212AD" w:rsidRDefault="003212AD">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_Toc103272396 \h </w:instrText>
      </w:r>
      <w:r>
        <w:fldChar w:fldCharType="separate"/>
      </w:r>
      <w:r>
        <w:t>13</w:t>
      </w:r>
      <w:r>
        <w:fldChar w:fldCharType="end"/>
      </w:r>
    </w:p>
    <w:p w14:paraId="61690229" w14:textId="51935970" w:rsidR="003212AD" w:rsidRDefault="003212AD">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_Toc103272397 \h </w:instrText>
      </w:r>
      <w:r>
        <w:fldChar w:fldCharType="separate"/>
      </w:r>
      <w:r>
        <w:t>13</w:t>
      </w:r>
      <w:r>
        <w:fldChar w:fldCharType="end"/>
      </w:r>
    </w:p>
    <w:p w14:paraId="1484D309" w14:textId="70E85324" w:rsidR="003212AD" w:rsidRDefault="003212AD">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_Toc103272398 \h </w:instrText>
      </w:r>
      <w:r>
        <w:fldChar w:fldCharType="separate"/>
      </w:r>
      <w:r>
        <w:t>13</w:t>
      </w:r>
      <w:r>
        <w:fldChar w:fldCharType="end"/>
      </w:r>
    </w:p>
    <w:p w14:paraId="46A0C893" w14:textId="454DD78E" w:rsidR="003212AD" w:rsidRDefault="003212AD">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_Toc103272399 \h </w:instrText>
      </w:r>
      <w:r>
        <w:fldChar w:fldCharType="separate"/>
      </w:r>
      <w:r>
        <w:t>13</w:t>
      </w:r>
      <w:r>
        <w:fldChar w:fldCharType="end"/>
      </w:r>
    </w:p>
    <w:p w14:paraId="0B9E3498" w14:textId="213B941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4" w:name="_Toc103272354"/>
      <w:bookmarkStart w:id="15" w:name="_Hlk101406644"/>
      <w:r w:rsidR="009416BC">
        <w:lastRenderedPageBreak/>
        <w:t>Foreword</w:t>
      </w:r>
      <w:bookmarkStart w:id="16" w:name="foreword"/>
      <w:bookmarkEnd w:id="14"/>
      <w:bookmarkEnd w:id="16"/>
    </w:p>
    <w:p w14:paraId="2511FBFA" w14:textId="74367573" w:rsidR="00080512" w:rsidRPr="004D3578" w:rsidRDefault="00080512">
      <w:r w:rsidRPr="004D3578">
        <w:t xml:space="preserve">This Technical </w:t>
      </w:r>
      <w:bookmarkStart w:id="17" w:name="spectype3"/>
      <w:bookmarkEnd w:id="15"/>
      <w:r w:rsidR="00602AEA" w:rsidRPr="004075B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3272355"/>
      <w:bookmarkEnd w:id="19"/>
      <w:r w:rsidRPr="004D3578">
        <w:lastRenderedPageBreak/>
        <w:t>1</w:t>
      </w:r>
      <w:r w:rsidRPr="004D3578">
        <w:tab/>
        <w:t>Scope</w:t>
      </w:r>
      <w:bookmarkEnd w:id="20"/>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w:t>
      </w:r>
      <w:proofErr w:type="gramStart"/>
      <w:r w:rsidRPr="004935C6">
        <w:t>evaluations</w:t>
      </w:r>
      <w:proofErr w:type="gramEnd"/>
      <w:r w:rsidRPr="004935C6">
        <w:t xml:space="preserve">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1" w:name="references"/>
      <w:bookmarkStart w:id="22" w:name="_Toc10327235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241FBB8F" w:rsidR="00EC4A25" w:rsidRPr="004D3578" w:rsidRDefault="008771D4" w:rsidP="00EC4A25">
      <w:pPr>
        <w:pStyle w:val="EX"/>
      </w:pPr>
      <w:r>
        <w:t>[2</w:t>
      </w:r>
      <w:r w:rsidR="0053220A">
        <w:t>]</w:t>
      </w:r>
      <w:r w:rsidR="0053220A">
        <w:tab/>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06B197D"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5F524FCB" w:rsidR="003963EA" w:rsidRDefault="003963EA" w:rsidP="009E56F1">
      <w:pPr>
        <w:pStyle w:val="EX"/>
      </w:pPr>
      <w:r>
        <w:t>[7]</w:t>
      </w:r>
      <w:r>
        <w:tab/>
      </w:r>
      <w:r w:rsidR="009E56F1">
        <w:t>RP-213588: “New SID on Study on expanded and improved NR positioning”.</w:t>
      </w:r>
    </w:p>
    <w:p w14:paraId="598166F6" w14:textId="77777777" w:rsidR="00BB7674" w:rsidRDefault="00BB7674" w:rsidP="000822FC">
      <w:pPr>
        <w:pStyle w:val="EX"/>
      </w:pPr>
    </w:p>
    <w:p w14:paraId="24ACB616" w14:textId="77777777" w:rsidR="00080512" w:rsidRPr="004D3578" w:rsidRDefault="00080512">
      <w:pPr>
        <w:pStyle w:val="Heading1"/>
      </w:pPr>
      <w:bookmarkStart w:id="23" w:name="definitions"/>
      <w:bookmarkStart w:id="24" w:name="_Toc103272357"/>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03272358"/>
      <w:r w:rsidRPr="004D3578">
        <w:t>3.1</w:t>
      </w:r>
      <w:r w:rsidRPr="004D3578">
        <w:tab/>
      </w:r>
      <w:r w:rsidR="002B6339">
        <w:t>Terms</w:t>
      </w:r>
      <w:bookmarkEnd w:id="25"/>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327235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3272360"/>
      <w:r w:rsidRPr="004D3578">
        <w:t>3.3</w:t>
      </w:r>
      <w:r w:rsidRPr="004D3578">
        <w:tab/>
        <w:t>Abbreviations</w:t>
      </w:r>
      <w:bookmarkEnd w:id="27"/>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proofErr w:type="spellStart"/>
      <w:r>
        <w:t>IIoT</w:t>
      </w:r>
      <w:proofErr w:type="spellEnd"/>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28" w:name="_Toc103272361"/>
      <w:r w:rsidRPr="00465258">
        <w:t>4</w:t>
      </w:r>
      <w:r w:rsidRPr="00465258">
        <w:tab/>
      </w:r>
      <w:r>
        <w:t>General Descriptions of Exp</w:t>
      </w:r>
      <w:r w:rsidR="00CB625D">
        <w:t>anded NR Positioning Enhancements</w:t>
      </w:r>
      <w:bookmarkEnd w:id="28"/>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w:t>
      </w:r>
      <w:proofErr w:type="spellStart"/>
      <w:r>
        <w:t>IIoT</w:t>
      </w:r>
      <w:proofErr w:type="spellEnd"/>
      <w:r>
        <w:t xml:space="preserve">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 xml:space="preserve">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w:t>
      </w:r>
      <w:r>
        <w:lastRenderedPageBreak/>
        <w:t>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29" w:name="clause4"/>
      <w:bookmarkStart w:id="30" w:name="_Toc103272362"/>
      <w:bookmarkEnd w:id="29"/>
      <w:r>
        <w:t>5</w:t>
      </w:r>
      <w:r w:rsidR="003B1D3F" w:rsidRPr="00465258">
        <w:tab/>
        <w:t>Sidelink Positioning</w:t>
      </w:r>
      <w:bookmarkEnd w:id="30"/>
    </w:p>
    <w:p w14:paraId="23C2C312" w14:textId="4BEED512" w:rsidR="00B6618F" w:rsidRPr="004D3578" w:rsidRDefault="004F6F2F">
      <w:pPr>
        <w:pStyle w:val="Heading2"/>
      </w:pPr>
      <w:bookmarkStart w:id="31" w:name="_Toc103272363"/>
      <w:r>
        <w:t>5</w:t>
      </w:r>
      <w:r w:rsidR="00B6618F" w:rsidRPr="004D3578">
        <w:t>.1</w:t>
      </w:r>
      <w:r w:rsidR="00B6618F" w:rsidRPr="004D3578">
        <w:tab/>
      </w:r>
      <w:r w:rsidR="00B6618F">
        <w:t>Sidelink Positioning Scenarios and Requirements</w:t>
      </w:r>
      <w:bookmarkEnd w:id="31"/>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1918B014" w:rsidR="00B6618F" w:rsidRDefault="00B6618F" w:rsidP="004075B6">
      <w:pPr>
        <w:pStyle w:val="B2"/>
      </w:pPr>
      <w:r>
        <w:t>Based on requirements identified in TR</w:t>
      </w:r>
      <w:r w:rsidR="00E06959">
        <w:t xml:space="preserve"> </w:t>
      </w:r>
      <w:r>
        <w:t>38.845</w:t>
      </w:r>
      <w:r w:rsidR="00A00A63">
        <w:t xml:space="preserve"> [2]</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4C09AAF0" w:rsidR="00B6618F" w:rsidRDefault="00B6618F" w:rsidP="004075B6">
      <w:pPr>
        <w:pStyle w:val="B2"/>
      </w:pPr>
      <w:r>
        <w:t>V2X (TR</w:t>
      </w:r>
      <w:r w:rsidR="00E06959">
        <w:t xml:space="preserve"> </w:t>
      </w:r>
      <w:r>
        <w:t>38.845)</w:t>
      </w:r>
      <w:r w:rsidR="005C2D54" w:rsidRPr="005C2D54">
        <w:t xml:space="preserve"> </w:t>
      </w:r>
      <w:r w:rsidR="005C2D54">
        <w:t>[2]</w:t>
      </w:r>
      <w:r>
        <w:t>, public safety (TR</w:t>
      </w:r>
      <w:r w:rsidR="00E06959">
        <w:t xml:space="preserve"> </w:t>
      </w:r>
      <w:r>
        <w:t>38.845)</w:t>
      </w:r>
      <w:r w:rsidR="005C2D54" w:rsidRPr="005C2D54">
        <w:t xml:space="preserve"> </w:t>
      </w:r>
      <w:r w:rsidR="005C2D54">
        <w:t>[2]</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6A81DD6B" w14:textId="1E6C3110" w:rsidR="00B6618F" w:rsidRDefault="00B6618F" w:rsidP="00B6618F"/>
    <w:p w14:paraId="44DE26A9" w14:textId="0730C944" w:rsidR="003B1D3F" w:rsidRDefault="004F6F2F" w:rsidP="00B6618F">
      <w:pPr>
        <w:pStyle w:val="Heading2"/>
      </w:pPr>
      <w:bookmarkStart w:id="32" w:name="_Toc103272364"/>
      <w:r>
        <w:t>5</w:t>
      </w:r>
      <w:r w:rsidR="00B6618F" w:rsidRPr="004D3578">
        <w:t>.</w:t>
      </w:r>
      <w:r w:rsidR="00B6618F">
        <w:t>2</w:t>
      </w:r>
      <w:r w:rsidR="00B6618F" w:rsidRPr="004D3578">
        <w:tab/>
      </w:r>
      <w:r w:rsidR="003B1D3F">
        <w:t>Potential Solutions for Sidelink Positioning</w:t>
      </w:r>
      <w:bookmarkEnd w:id="32"/>
    </w:p>
    <w:p w14:paraId="0E1D294D" w14:textId="5A2B200B" w:rsidR="003B1D3F" w:rsidRDefault="003B1D3F" w:rsidP="003B1D3F"/>
    <w:p w14:paraId="3B758598" w14:textId="6E060096" w:rsidR="00020D56" w:rsidRPr="00020D56" w:rsidRDefault="00631B36" w:rsidP="00FD3CCD">
      <w:pPr>
        <w:pStyle w:val="Heading3"/>
      </w:pPr>
      <w:bookmarkStart w:id="33" w:name="_Toc103272365"/>
      <w:r>
        <w:lastRenderedPageBreak/>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33"/>
    </w:p>
    <w:p w14:paraId="035617EE" w14:textId="2A4BF290" w:rsidR="003B1D3F" w:rsidRDefault="004F6F2F" w:rsidP="00FD3CCD">
      <w:pPr>
        <w:pStyle w:val="Heading3"/>
      </w:pPr>
      <w:bookmarkStart w:id="34" w:name="_Toc103272366"/>
      <w:r>
        <w:t>5</w:t>
      </w:r>
      <w:r w:rsidR="003B1D3F" w:rsidRPr="004D3578">
        <w:t>.</w:t>
      </w:r>
      <w:r w:rsidR="008C3FC8">
        <w:t>2.2</w:t>
      </w:r>
      <w:r w:rsidR="003B1D3F" w:rsidRPr="004D3578">
        <w:tab/>
      </w:r>
      <w:r w:rsidR="003B1D3F">
        <w:t>Potential Architecture and Signalling Procedures for Sidelink Positioning</w:t>
      </w:r>
      <w:bookmarkEnd w:id="34"/>
    </w:p>
    <w:p w14:paraId="0085F40A" w14:textId="4870C397" w:rsidR="003B1D3F" w:rsidRDefault="003B1D3F" w:rsidP="003B1D3F"/>
    <w:p w14:paraId="1C1449F6" w14:textId="3EA537A2" w:rsidR="00A47348" w:rsidRPr="004D3578" w:rsidRDefault="004F6F2F" w:rsidP="00A47348">
      <w:pPr>
        <w:pStyle w:val="Heading2"/>
      </w:pPr>
      <w:bookmarkStart w:id="35" w:name="_Toc103272367"/>
      <w:r>
        <w:t>5</w:t>
      </w:r>
      <w:r w:rsidR="00A47348" w:rsidRPr="004D3578">
        <w:t>.</w:t>
      </w:r>
      <w:r w:rsidR="003212AD">
        <w:t>3</w:t>
      </w:r>
      <w:r w:rsidR="00A47348" w:rsidRPr="004D3578">
        <w:tab/>
      </w:r>
      <w:r w:rsidR="00A47348">
        <w:t>Summary of Sidelink Positioning Evaluations</w:t>
      </w:r>
      <w:bookmarkEnd w:id="35"/>
    </w:p>
    <w:p w14:paraId="290C4C87" w14:textId="1727821D" w:rsidR="00A47348" w:rsidRDefault="00A47348" w:rsidP="003B1D3F"/>
    <w:p w14:paraId="6724E03F" w14:textId="75D364E7" w:rsidR="00095FF2" w:rsidRDefault="00095FF2" w:rsidP="00095FF2">
      <w:pPr>
        <w:pStyle w:val="Heading3"/>
      </w:pPr>
      <w:bookmarkStart w:id="36" w:name="_Toc103272368"/>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36"/>
    </w:p>
    <w:p w14:paraId="50638FEA" w14:textId="615732D8" w:rsidR="00E86F5B" w:rsidRDefault="00E86F5B" w:rsidP="00E86F5B"/>
    <w:p w14:paraId="37A0C18F" w14:textId="1CFD28BE" w:rsidR="006241BC" w:rsidRDefault="006241BC" w:rsidP="006241BC">
      <w:pPr>
        <w:pStyle w:val="Heading3"/>
      </w:pPr>
      <w:bookmarkStart w:id="37" w:name="_Toc103272369"/>
      <w:r>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37"/>
    </w:p>
    <w:p w14:paraId="534EFC08" w14:textId="3EA445BD" w:rsidR="00A47348" w:rsidRDefault="00A47348" w:rsidP="003B1D3F"/>
    <w:p w14:paraId="77B03E2C" w14:textId="0927A7CA" w:rsidR="0012171B" w:rsidRPr="004D3578" w:rsidRDefault="0012171B" w:rsidP="0012171B">
      <w:pPr>
        <w:pStyle w:val="Heading2"/>
      </w:pPr>
      <w:r>
        <w:t>5</w:t>
      </w:r>
      <w:r w:rsidRPr="004D3578">
        <w:t>.</w:t>
      </w:r>
      <w:r>
        <w:t>4</w:t>
      </w:r>
      <w:r w:rsidRPr="004D3578">
        <w:tab/>
      </w:r>
      <w:r>
        <w:t xml:space="preserve">Potential specification impact </w:t>
      </w:r>
      <w:r w:rsidR="00433A20">
        <w:t>f</w:t>
      </w:r>
      <w:r w:rsidR="0072764D">
        <w:t xml:space="preserve">or </w:t>
      </w:r>
      <w:r>
        <w:t xml:space="preserve">Sidelink Positioning </w:t>
      </w:r>
    </w:p>
    <w:p w14:paraId="3F142A8B" w14:textId="77777777" w:rsidR="000B52B0" w:rsidRDefault="000B52B0" w:rsidP="003B1D3F"/>
    <w:p w14:paraId="54CF7A6D" w14:textId="4EC6B370" w:rsidR="0067010E" w:rsidRDefault="004F6F2F" w:rsidP="003B1D3F">
      <w:pPr>
        <w:pStyle w:val="Heading1"/>
      </w:pPr>
      <w:bookmarkStart w:id="38" w:name="_Toc103272370"/>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38"/>
    </w:p>
    <w:p w14:paraId="0CB4B3F0" w14:textId="17DE74BC" w:rsidR="003B1D3F" w:rsidRDefault="004F6F2F" w:rsidP="0067010E">
      <w:pPr>
        <w:pStyle w:val="Heading2"/>
        <w:rPr>
          <w:bCs/>
        </w:rPr>
      </w:pPr>
      <w:bookmarkStart w:id="39" w:name="_Toc103272371"/>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39"/>
    </w:p>
    <w:p w14:paraId="54F51CEE" w14:textId="07B2800B" w:rsidR="00A47348" w:rsidRDefault="004F6F2F" w:rsidP="00A47348">
      <w:pPr>
        <w:pStyle w:val="Heading3"/>
      </w:pPr>
      <w:bookmarkStart w:id="40" w:name="_Toc103272372"/>
      <w:r>
        <w:t>6</w:t>
      </w:r>
      <w:r w:rsidR="00A47348">
        <w:t>.1.1</w:t>
      </w:r>
      <w:r w:rsidR="00A47348">
        <w:tab/>
        <w:t>Identification of error sources</w:t>
      </w:r>
      <w:bookmarkEnd w:id="40"/>
    </w:p>
    <w:p w14:paraId="137FF56A" w14:textId="4CFC2079" w:rsidR="00A47348" w:rsidRDefault="004F6F2F" w:rsidP="00A47348">
      <w:pPr>
        <w:pStyle w:val="Heading3"/>
      </w:pPr>
      <w:bookmarkStart w:id="41" w:name="_Toc103272373"/>
      <w:r>
        <w:t>6</w:t>
      </w:r>
      <w:r w:rsidR="00A47348">
        <w:t>.1.2</w:t>
      </w:r>
      <w:r w:rsidR="00A47348">
        <w:tab/>
      </w:r>
      <w:r w:rsidR="00801AE2">
        <w:t>Methodologies, procedures and signalling for determination of positioning integrity</w:t>
      </w:r>
      <w:bookmarkEnd w:id="41"/>
    </w:p>
    <w:p w14:paraId="0ED6AC43" w14:textId="5541D9FD" w:rsidR="0003289B" w:rsidRDefault="0003289B" w:rsidP="0003289B">
      <w:pPr>
        <w:pStyle w:val="Heading3"/>
      </w:pPr>
      <w:bookmarkStart w:id="42" w:name="_Toc103272374"/>
      <w:r>
        <w:t>6.1.3</w:t>
      </w:r>
      <w:r>
        <w:tab/>
      </w:r>
      <w:r w:rsidRPr="0003289B">
        <w:t>Summary of Evaluation Results for Integrity for RAT-Dependent Positioning Techniques</w:t>
      </w:r>
      <w:bookmarkEnd w:id="42"/>
    </w:p>
    <w:p w14:paraId="08D6D1C9" w14:textId="6DE5AF9C" w:rsidR="0072764D" w:rsidRDefault="0072764D" w:rsidP="0072764D">
      <w:pPr>
        <w:pStyle w:val="Heading3"/>
      </w:pPr>
      <w:r>
        <w:t>6.1.4</w:t>
      </w:r>
      <w:r>
        <w:tab/>
        <w:t xml:space="preserve">Potential </w:t>
      </w:r>
      <w:r w:rsidR="000A2034">
        <w:t>S</w:t>
      </w:r>
      <w:r>
        <w:t xml:space="preserve">pecification </w:t>
      </w:r>
      <w:r w:rsidR="000A2034">
        <w:t>I</w:t>
      </w:r>
      <w:r>
        <w:t>mpact</w:t>
      </w:r>
      <w:r w:rsidRPr="0003289B">
        <w:t xml:space="preserve"> for Integrity for RAT-Dependent Positioning Techniques</w:t>
      </w:r>
    </w:p>
    <w:p w14:paraId="5A549933" w14:textId="77777777" w:rsidR="0072764D" w:rsidRPr="00AC004D" w:rsidRDefault="0072764D" w:rsidP="00FD3CCD"/>
    <w:p w14:paraId="182EFB8B" w14:textId="7B882E95" w:rsidR="0067010E" w:rsidRDefault="004F6F2F" w:rsidP="004075B6">
      <w:pPr>
        <w:pStyle w:val="Heading2"/>
        <w:rPr>
          <w:bCs/>
        </w:rPr>
      </w:pPr>
      <w:bookmarkStart w:id="43" w:name="_Toc103272375"/>
      <w:r>
        <w:lastRenderedPageBreak/>
        <w:t>6</w:t>
      </w:r>
      <w:r w:rsidR="0067010E">
        <w:t>.2</w:t>
      </w:r>
      <w:r w:rsidR="0067010E" w:rsidRPr="00465258">
        <w:tab/>
      </w:r>
      <w:r w:rsidR="0067010E">
        <w:t xml:space="preserve">PRS / SRS </w:t>
      </w:r>
      <w:r w:rsidR="0067010E">
        <w:rPr>
          <w:bCs/>
        </w:rPr>
        <w:t>Bandwidth Aggregation</w:t>
      </w:r>
      <w:bookmarkEnd w:id="43"/>
    </w:p>
    <w:p w14:paraId="734F6C6D" w14:textId="798F51B6" w:rsidR="00E86445" w:rsidRPr="00FD7059" w:rsidRDefault="004F6F2F" w:rsidP="00FD7059">
      <w:pPr>
        <w:pStyle w:val="Heading3"/>
      </w:pPr>
      <w:bookmarkStart w:id="44" w:name="_Toc103272376"/>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44"/>
    </w:p>
    <w:p w14:paraId="6182D852" w14:textId="37B3919D" w:rsidR="00E86445" w:rsidRDefault="004F6F2F" w:rsidP="00FD7059">
      <w:pPr>
        <w:pStyle w:val="Heading3"/>
      </w:pPr>
      <w:bookmarkStart w:id="45" w:name="_Toc103272377"/>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45"/>
    </w:p>
    <w:p w14:paraId="484D402C" w14:textId="4AAFFA37" w:rsidR="0072764D" w:rsidRDefault="0072764D" w:rsidP="0072764D">
      <w:pPr>
        <w:pStyle w:val="Heading3"/>
      </w:pPr>
      <w:r>
        <w:t>6.2.3</w:t>
      </w:r>
      <w:r>
        <w:tab/>
        <w:t xml:space="preserve">Potential </w:t>
      </w:r>
      <w:r w:rsidR="000A2034">
        <w:t>S</w:t>
      </w:r>
      <w:r>
        <w:t xml:space="preserve">pecification </w:t>
      </w:r>
      <w:r w:rsidR="000A2034">
        <w:t>I</w:t>
      </w:r>
      <w:r>
        <w:t>mpact</w:t>
      </w:r>
      <w:r w:rsidRPr="0003289B">
        <w:t xml:space="preserve"> for </w:t>
      </w:r>
      <w:r w:rsidRPr="00FD7059">
        <w:t>PRS/SRS Bandwidth Aggregation</w:t>
      </w:r>
    </w:p>
    <w:p w14:paraId="7EE6101E" w14:textId="77777777" w:rsidR="0072764D" w:rsidRPr="00AC004D" w:rsidRDefault="0072764D" w:rsidP="00FD3CCD"/>
    <w:p w14:paraId="74FDA10C" w14:textId="3F3B7590" w:rsidR="0067010E" w:rsidRDefault="004F6F2F" w:rsidP="0067010E">
      <w:pPr>
        <w:pStyle w:val="Heading2"/>
      </w:pPr>
      <w:bookmarkStart w:id="46" w:name="_Toc103272378"/>
      <w:r>
        <w:t>6</w:t>
      </w:r>
      <w:r w:rsidR="0067010E">
        <w:t>.3</w:t>
      </w:r>
      <w:r w:rsidR="0067010E" w:rsidRPr="00465258">
        <w:tab/>
      </w:r>
      <w:r w:rsidR="00963008">
        <w:t xml:space="preserve">NR </w:t>
      </w:r>
      <w:r w:rsidR="0067010E">
        <w:t xml:space="preserve">Carrier Phase </w:t>
      </w:r>
      <w:bookmarkEnd w:id="46"/>
      <w:r w:rsidR="00963008">
        <w:t>Positioning</w:t>
      </w:r>
    </w:p>
    <w:p w14:paraId="441B1A5F" w14:textId="04E3DFC7" w:rsidR="00211121" w:rsidRDefault="004F6F2F" w:rsidP="00211121">
      <w:pPr>
        <w:pStyle w:val="Heading3"/>
      </w:pPr>
      <w:bookmarkStart w:id="47" w:name="_Toc103272379"/>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47"/>
    </w:p>
    <w:p w14:paraId="5ECF8E58" w14:textId="57C0B918" w:rsidR="00211121" w:rsidRDefault="004F6F2F" w:rsidP="00211121">
      <w:pPr>
        <w:pStyle w:val="Heading3"/>
      </w:pPr>
      <w:bookmarkStart w:id="48" w:name="_Toc103272380"/>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48"/>
    </w:p>
    <w:p w14:paraId="4EC58CD3" w14:textId="077D7682" w:rsidR="0072764D" w:rsidRDefault="0072764D" w:rsidP="0072764D">
      <w:pPr>
        <w:pStyle w:val="Heading3"/>
      </w:pPr>
      <w:r>
        <w:t>6</w:t>
      </w:r>
      <w:r w:rsidRPr="004D3578">
        <w:t>.</w:t>
      </w:r>
      <w:r>
        <w:t>3.3</w:t>
      </w:r>
      <w:r w:rsidRPr="004D3578">
        <w:tab/>
      </w:r>
      <w:r>
        <w:t xml:space="preserve">Potential </w:t>
      </w:r>
      <w:r w:rsidR="00E622F4">
        <w:t>S</w:t>
      </w:r>
      <w:r>
        <w:t xml:space="preserve">pecification </w:t>
      </w:r>
      <w:r w:rsidR="00E622F4">
        <w:t>I</w:t>
      </w:r>
      <w:r>
        <w:t>mpact for NR Carrier Phase Positioning</w:t>
      </w:r>
    </w:p>
    <w:p w14:paraId="241F12CF" w14:textId="77777777" w:rsidR="0072764D" w:rsidRPr="00AC004D" w:rsidRDefault="0072764D" w:rsidP="00FD3CCD"/>
    <w:p w14:paraId="1B087C88" w14:textId="6225FA5F" w:rsidR="0067010E" w:rsidRDefault="004F6F2F" w:rsidP="0067010E">
      <w:pPr>
        <w:pStyle w:val="Heading2"/>
      </w:pPr>
      <w:bookmarkStart w:id="49" w:name="_Toc103272381"/>
      <w:r>
        <w:t>6</w:t>
      </w:r>
      <w:r w:rsidR="0067010E">
        <w:t>.</w:t>
      </w:r>
      <w:r w:rsidR="00A47348">
        <w:t>4</w:t>
      </w:r>
      <w:r w:rsidR="0067010E" w:rsidRPr="00465258">
        <w:tab/>
      </w:r>
      <w:r w:rsidR="0067010E">
        <w:t>Low Power High Accuracy Positioning</w:t>
      </w:r>
      <w:bookmarkEnd w:id="49"/>
    </w:p>
    <w:p w14:paraId="23AB9099" w14:textId="40799D30" w:rsidR="00935272" w:rsidRDefault="00935272" w:rsidP="00935272">
      <w:pPr>
        <w:pStyle w:val="Heading3"/>
      </w:pPr>
      <w:bookmarkStart w:id="50" w:name="_Toc103272382"/>
      <w:r>
        <w:t>6</w:t>
      </w:r>
      <w:r w:rsidRPr="004D3578">
        <w:t>.</w:t>
      </w:r>
      <w:r>
        <w:t>4.1</w:t>
      </w:r>
      <w:r w:rsidRPr="004D3578">
        <w:tab/>
      </w:r>
      <w:r w:rsidR="005A5EC3">
        <w:t>Target use cases and requirements</w:t>
      </w:r>
      <w:r>
        <w:t xml:space="preserve"> for </w:t>
      </w:r>
      <w:r w:rsidR="005A5EC3">
        <w:t>Low Power High Accuracy Positioning</w:t>
      </w:r>
      <w:bookmarkEnd w:id="50"/>
    </w:p>
    <w:p w14:paraId="07D6F09D" w14:textId="45046E7B" w:rsidR="00935272" w:rsidRPr="004D3578" w:rsidRDefault="00935272" w:rsidP="00935272">
      <w:pPr>
        <w:pStyle w:val="Heading3"/>
      </w:pPr>
      <w:bookmarkStart w:id="51" w:name="_Toc103272383"/>
      <w:r>
        <w:t>6</w:t>
      </w:r>
      <w:r w:rsidRPr="004D3578">
        <w:t>.</w:t>
      </w:r>
      <w:r>
        <w:t>4.2</w:t>
      </w:r>
      <w:r w:rsidRPr="004D3578">
        <w:tab/>
      </w:r>
      <w:r>
        <w:t>Summary of Evaluations for Low Power High Accuracy Positioning</w:t>
      </w:r>
      <w:bookmarkEnd w:id="51"/>
    </w:p>
    <w:p w14:paraId="5530C834" w14:textId="3567E575" w:rsidR="0072764D" w:rsidRDefault="0072764D" w:rsidP="0072764D">
      <w:pPr>
        <w:pStyle w:val="Heading3"/>
      </w:pPr>
      <w:r>
        <w:t>6</w:t>
      </w:r>
      <w:r w:rsidRPr="004D3578">
        <w:t>.</w:t>
      </w:r>
      <w:r>
        <w:t>4.3</w:t>
      </w:r>
      <w:r w:rsidRPr="004D3578">
        <w:tab/>
      </w:r>
      <w:r>
        <w:t>Potent</w:t>
      </w:r>
      <w:r w:rsidR="00E622F4">
        <w:t>ial Specification Impact</w:t>
      </w:r>
      <w:r>
        <w:t xml:space="preserve"> for </w:t>
      </w:r>
      <w:r w:rsidR="00E622F4">
        <w:t>Low Power High Accuracy Positioning</w:t>
      </w:r>
    </w:p>
    <w:p w14:paraId="6602E880" w14:textId="77777777" w:rsidR="00935272" w:rsidRPr="00935272" w:rsidRDefault="00935272" w:rsidP="006E10FF"/>
    <w:p w14:paraId="393A9977" w14:textId="571D1DD9" w:rsidR="0067010E" w:rsidRDefault="004F6F2F" w:rsidP="0067010E">
      <w:pPr>
        <w:pStyle w:val="Heading2"/>
      </w:pPr>
      <w:bookmarkStart w:id="52" w:name="_Toc103272384"/>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52"/>
    </w:p>
    <w:p w14:paraId="02E9D58C" w14:textId="497EF46D" w:rsidR="006134E2" w:rsidRDefault="004F6F2F" w:rsidP="008E791A">
      <w:pPr>
        <w:pStyle w:val="Heading3"/>
      </w:pPr>
      <w:bookmarkStart w:id="53" w:name="_Toc103272385"/>
      <w:r>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53"/>
    </w:p>
    <w:p w14:paraId="4D7D3FA6" w14:textId="2D7A037C" w:rsidR="008E791A" w:rsidRPr="004D3578" w:rsidRDefault="004F6F2F" w:rsidP="00FD7059">
      <w:pPr>
        <w:pStyle w:val="Heading3"/>
      </w:pPr>
      <w:bookmarkStart w:id="54" w:name="_Toc103272386"/>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54"/>
    </w:p>
    <w:p w14:paraId="48132EC9" w14:textId="685E23EB" w:rsidR="00C118A7" w:rsidRDefault="00C118A7" w:rsidP="00C118A7">
      <w:pPr>
        <w:pStyle w:val="Heading3"/>
      </w:pPr>
      <w:r>
        <w:t>6</w:t>
      </w:r>
      <w:r w:rsidRPr="004D3578">
        <w:t>.</w:t>
      </w:r>
      <w:r>
        <w:t>5.3</w:t>
      </w:r>
      <w:r w:rsidRPr="004D3578">
        <w:tab/>
      </w:r>
      <w:r>
        <w:t>Potential Specification Impact for Positioning for RedCap UEs</w:t>
      </w:r>
    </w:p>
    <w:p w14:paraId="04D3838E" w14:textId="11013CA2" w:rsidR="003B1D3F" w:rsidRDefault="004F6F2F" w:rsidP="003B1D3F">
      <w:pPr>
        <w:pStyle w:val="Heading1"/>
      </w:pPr>
      <w:bookmarkStart w:id="55" w:name="_Toc103272387"/>
      <w:r>
        <w:t>7</w:t>
      </w:r>
      <w:r w:rsidR="003B1D3F" w:rsidRPr="00465258">
        <w:tab/>
      </w:r>
      <w:r w:rsidR="003B1D3F">
        <w:t>Conclusions</w:t>
      </w:r>
      <w:bookmarkEnd w:id="55"/>
    </w:p>
    <w:p w14:paraId="3AB9B1B6" w14:textId="1DE3671A" w:rsidR="003B1D3F" w:rsidRDefault="003B1D3F" w:rsidP="003B1D3F"/>
    <w:p w14:paraId="63EFF573" w14:textId="4F99C165" w:rsidR="00801AE2" w:rsidRDefault="00801AE2" w:rsidP="00462017">
      <w:pPr>
        <w:pStyle w:val="Heading9"/>
      </w:pPr>
      <w:bookmarkStart w:id="56" w:name="_Toc103272388"/>
      <w:r>
        <w:lastRenderedPageBreak/>
        <w:t>Annex A</w:t>
      </w:r>
      <w:r w:rsidR="009B3D2E">
        <w:t>.1</w:t>
      </w:r>
      <w:r>
        <w:t>: Evaluation Methodology for Sidelink Positioning</w:t>
      </w:r>
      <w:bookmarkEnd w:id="56"/>
    </w:p>
    <w:p w14:paraId="62B76173" w14:textId="553299AE" w:rsidR="009B3D2E" w:rsidRDefault="009B3D2E" w:rsidP="009B3D2E"/>
    <w:p w14:paraId="76E96CE2" w14:textId="1D17F1CC" w:rsidR="00B9488D" w:rsidRDefault="00B9488D" w:rsidP="00B9488D">
      <w:pPr>
        <w:pStyle w:val="Heading9"/>
      </w:pPr>
      <w:bookmarkStart w:id="57" w:name="_Toc103272389"/>
      <w:r>
        <w:t xml:space="preserve">Annex A.2: Evaluation Methodology for </w:t>
      </w:r>
      <w:r w:rsidR="00251D84" w:rsidRPr="00F20EF3">
        <w:t>PRS/SRS B</w:t>
      </w:r>
      <w:r w:rsidR="00251D84">
        <w:t>andwidth</w:t>
      </w:r>
      <w:r w:rsidR="00251D84" w:rsidRPr="00F20EF3">
        <w:t xml:space="preserve"> Aggregation</w:t>
      </w:r>
      <w:bookmarkEnd w:id="57"/>
    </w:p>
    <w:p w14:paraId="54EBA5F9" w14:textId="335FDC73" w:rsidR="00B9488D" w:rsidRDefault="00B9488D" w:rsidP="009B3D2E"/>
    <w:p w14:paraId="45289EB1" w14:textId="61238CAA" w:rsidR="00B9488D" w:rsidRDefault="00B9488D" w:rsidP="00B9488D">
      <w:pPr>
        <w:pStyle w:val="Heading9"/>
      </w:pPr>
      <w:bookmarkStart w:id="58" w:name="_Toc103272390"/>
      <w:r>
        <w:t xml:space="preserve">Annex A.3: Evaluation Methodology for </w:t>
      </w:r>
      <w:r w:rsidR="00B032F0">
        <w:t>NR Carrier Phase Positioning</w:t>
      </w:r>
      <w:bookmarkEnd w:id="58"/>
    </w:p>
    <w:p w14:paraId="7F98E956" w14:textId="77777777" w:rsidR="00B9488D" w:rsidRPr="009B3D2E" w:rsidRDefault="00B9488D" w:rsidP="009B3D2E"/>
    <w:p w14:paraId="197140F2" w14:textId="1541B282" w:rsidR="00B032F0" w:rsidRDefault="00B032F0" w:rsidP="00B032F0">
      <w:pPr>
        <w:pStyle w:val="Heading9"/>
      </w:pPr>
      <w:bookmarkStart w:id="59" w:name="_Toc103272391"/>
      <w:r>
        <w:t xml:space="preserve">Annex A.4: Evaluation Methodology for </w:t>
      </w:r>
      <w:r w:rsidR="008147E8">
        <w:t>Low Power High Accuracy Positioning</w:t>
      </w:r>
      <w:bookmarkEnd w:id="59"/>
    </w:p>
    <w:p w14:paraId="37F72245" w14:textId="2A08D5B2" w:rsidR="00801AE2" w:rsidRDefault="00801AE2" w:rsidP="003B1D3F"/>
    <w:p w14:paraId="44F329CF" w14:textId="481B67C9" w:rsidR="00B032F0" w:rsidRDefault="00B032F0" w:rsidP="00B032F0">
      <w:pPr>
        <w:pStyle w:val="Heading9"/>
      </w:pPr>
      <w:bookmarkStart w:id="60" w:name="_Toc103272392"/>
      <w:r>
        <w:t xml:space="preserve">Annex A.5: Evaluation Methodology for </w:t>
      </w:r>
      <w:r w:rsidR="003672CC">
        <w:t xml:space="preserve">Positioning for </w:t>
      </w:r>
      <w:r w:rsidR="00E21502">
        <w:t>RedCap UEs</w:t>
      </w:r>
      <w:bookmarkEnd w:id="60"/>
    </w:p>
    <w:p w14:paraId="2FFAE0C3" w14:textId="77777777" w:rsidR="00B032F0" w:rsidRDefault="00B032F0" w:rsidP="003B1D3F"/>
    <w:p w14:paraId="33B8A34E" w14:textId="77777777" w:rsidR="00801AE2" w:rsidRDefault="00801AE2" w:rsidP="00462017">
      <w:pPr>
        <w:pStyle w:val="Heading9"/>
      </w:pPr>
      <w:bookmarkStart w:id="61" w:name="_Toc103272393"/>
      <w:r>
        <w:t>Annex B</w:t>
      </w:r>
      <w:r w:rsidR="00D56486">
        <w:t>.1</w:t>
      </w:r>
      <w:r>
        <w:t xml:space="preserve">: </w:t>
      </w:r>
      <w:r w:rsidR="00E51D9E">
        <w:t xml:space="preserve">Evaluation Results for </w:t>
      </w:r>
      <w:r>
        <w:t>Sidelink Positioning</w:t>
      </w:r>
      <w:bookmarkEnd w:id="61"/>
      <w:r>
        <w:t xml:space="preserve"> </w:t>
      </w:r>
    </w:p>
    <w:p w14:paraId="581DE298" w14:textId="3A338942" w:rsidR="00801AE2" w:rsidRDefault="00801AE2" w:rsidP="003B1D3F"/>
    <w:p w14:paraId="0D654B61" w14:textId="28515B07" w:rsidR="00756D1D" w:rsidRDefault="00756D1D" w:rsidP="00756D1D">
      <w:pPr>
        <w:pStyle w:val="Heading9"/>
      </w:pPr>
      <w:bookmarkStart w:id="62" w:name="_Toc103272394"/>
      <w:r w:rsidRPr="00F20EF3">
        <w:t xml:space="preserve">Annex </w:t>
      </w:r>
      <w:r>
        <w:t>B.2</w:t>
      </w:r>
      <w:r w:rsidRPr="00F20EF3">
        <w:t xml:space="preserve">: Evaluation Results for </w:t>
      </w:r>
      <w:r>
        <w:t xml:space="preserve">Integrity </w:t>
      </w:r>
      <w:r w:rsidR="00163EA9">
        <w:t>for RAT-Dependent Positioning Techniques</w:t>
      </w:r>
      <w:bookmarkEnd w:id="62"/>
    </w:p>
    <w:p w14:paraId="66257421" w14:textId="77777777" w:rsidR="00756D1D" w:rsidRDefault="00756D1D" w:rsidP="003B1D3F"/>
    <w:p w14:paraId="5EF809F7" w14:textId="784E9BFA" w:rsidR="00A00A63" w:rsidRDefault="00A00A63" w:rsidP="00462017">
      <w:pPr>
        <w:pStyle w:val="Heading9"/>
      </w:pPr>
      <w:bookmarkStart w:id="63" w:name="_Toc103272395"/>
      <w:r w:rsidRPr="00F20EF3">
        <w:t xml:space="preserve">Annex </w:t>
      </w:r>
      <w:r w:rsidR="00D56486">
        <w:t>B.</w:t>
      </w:r>
      <w:r w:rsidR="00756D1D">
        <w:t>3</w:t>
      </w:r>
      <w:r w:rsidRPr="00F20EF3">
        <w:t>: Evaluation Results for PRS/SRS B</w:t>
      </w:r>
      <w:r w:rsidR="00B4291C">
        <w:t>andwidth</w:t>
      </w:r>
      <w:r w:rsidRPr="00F20EF3">
        <w:t xml:space="preserve"> Aggregation</w:t>
      </w:r>
      <w:bookmarkEnd w:id="63"/>
    </w:p>
    <w:p w14:paraId="290E8D50" w14:textId="465A72CA" w:rsidR="00A00A63" w:rsidRDefault="00A00A63" w:rsidP="003B1D3F"/>
    <w:p w14:paraId="22D41A10" w14:textId="1065E43A" w:rsidR="00A00A63" w:rsidRDefault="00A00A63" w:rsidP="00462017">
      <w:pPr>
        <w:pStyle w:val="Heading9"/>
      </w:pPr>
      <w:bookmarkStart w:id="64" w:name="_Toc103272396"/>
      <w:r>
        <w:lastRenderedPageBreak/>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64"/>
    </w:p>
    <w:p w14:paraId="0C2BBC91" w14:textId="77777777" w:rsidR="00A00A63" w:rsidRDefault="00A00A63" w:rsidP="003B1D3F"/>
    <w:p w14:paraId="5770483A" w14:textId="5BC71A83" w:rsidR="00106181" w:rsidRDefault="00106181" w:rsidP="00106181">
      <w:pPr>
        <w:pStyle w:val="Heading9"/>
      </w:pPr>
      <w:bookmarkStart w:id="65" w:name="_Toc103272397"/>
      <w:r>
        <w:t xml:space="preserve">Annex </w:t>
      </w:r>
      <w:r w:rsidR="00062528">
        <w:t>B.5</w:t>
      </w:r>
      <w:r>
        <w:t>: Evaluation Results for Low Power High Accuracy Positioning</w:t>
      </w:r>
      <w:bookmarkEnd w:id="65"/>
    </w:p>
    <w:p w14:paraId="45CBF5D7" w14:textId="77777777" w:rsidR="00106181" w:rsidRDefault="00106181" w:rsidP="003B1D3F"/>
    <w:p w14:paraId="7562E238" w14:textId="10F6B59C" w:rsidR="00801AE2" w:rsidRDefault="00801AE2" w:rsidP="00462017">
      <w:pPr>
        <w:pStyle w:val="Heading9"/>
      </w:pPr>
      <w:bookmarkStart w:id="66" w:name="_Toc103272398"/>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66"/>
    </w:p>
    <w:p w14:paraId="6A6011A3" w14:textId="77777777" w:rsidR="000B52B0" w:rsidRPr="000B52B0" w:rsidRDefault="000B52B0" w:rsidP="000B52B0"/>
    <w:p w14:paraId="21EFCE7C" w14:textId="36BCBD24" w:rsidR="00B75B8D" w:rsidRDefault="00B75B8D" w:rsidP="00B75B8D">
      <w:pPr>
        <w:pStyle w:val="Heading9"/>
      </w:pPr>
      <w:bookmarkStart w:id="67" w:name="tsgNames"/>
      <w:bookmarkStart w:id="68" w:name="_Toc103272399"/>
      <w:bookmarkEnd w:id="67"/>
      <w:r>
        <w:t>Annex X: Change history</w:t>
      </w:r>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631047">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631047">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proofErr w:type="spellStart"/>
            <w:r w:rsidRPr="00235394">
              <w:rPr>
                <w:b/>
                <w:sz w:val="16"/>
              </w:rPr>
              <w:t>TDoc</w:t>
            </w:r>
            <w:proofErr w:type="spellEnd"/>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B75B8D" w:rsidRPr="006B0D02" w14:paraId="2FFD48C7" w14:textId="77777777" w:rsidTr="00631047">
        <w:tc>
          <w:tcPr>
            <w:tcW w:w="800" w:type="dxa"/>
            <w:shd w:val="solid" w:color="FFFFFF" w:fill="auto"/>
          </w:tcPr>
          <w:p w14:paraId="7AA2F7EB" w14:textId="77777777" w:rsidR="00B75B8D" w:rsidRPr="006B0D02" w:rsidRDefault="00B75B8D" w:rsidP="00631047">
            <w:pPr>
              <w:pStyle w:val="TAC"/>
              <w:rPr>
                <w:sz w:val="16"/>
                <w:szCs w:val="16"/>
              </w:rPr>
            </w:pPr>
          </w:p>
        </w:tc>
        <w:tc>
          <w:tcPr>
            <w:tcW w:w="800" w:type="dxa"/>
            <w:shd w:val="solid" w:color="FFFFFF" w:fill="auto"/>
          </w:tcPr>
          <w:p w14:paraId="590DF57F" w14:textId="77777777" w:rsidR="00B75B8D" w:rsidRPr="006B0D02" w:rsidRDefault="00B75B8D" w:rsidP="00631047">
            <w:pPr>
              <w:pStyle w:val="TAC"/>
              <w:rPr>
                <w:sz w:val="16"/>
                <w:szCs w:val="16"/>
              </w:rPr>
            </w:pPr>
          </w:p>
        </w:tc>
        <w:tc>
          <w:tcPr>
            <w:tcW w:w="1094" w:type="dxa"/>
            <w:shd w:val="solid" w:color="FFFFFF" w:fill="auto"/>
          </w:tcPr>
          <w:p w14:paraId="078FDE2F" w14:textId="77777777" w:rsidR="00B75B8D" w:rsidRPr="006B0D02" w:rsidRDefault="00B75B8D" w:rsidP="00631047">
            <w:pPr>
              <w:pStyle w:val="TAC"/>
              <w:rPr>
                <w:sz w:val="16"/>
                <w:szCs w:val="16"/>
              </w:rPr>
            </w:pPr>
          </w:p>
        </w:tc>
        <w:tc>
          <w:tcPr>
            <w:tcW w:w="425" w:type="dxa"/>
            <w:shd w:val="solid" w:color="FFFFFF" w:fill="auto"/>
          </w:tcPr>
          <w:p w14:paraId="354B6AC5" w14:textId="77777777" w:rsidR="00B75B8D" w:rsidRPr="006B0D02" w:rsidRDefault="00B75B8D" w:rsidP="00631047">
            <w:pPr>
              <w:pStyle w:val="TAL"/>
              <w:rPr>
                <w:sz w:val="16"/>
                <w:szCs w:val="16"/>
              </w:rPr>
            </w:pPr>
          </w:p>
        </w:tc>
        <w:tc>
          <w:tcPr>
            <w:tcW w:w="425" w:type="dxa"/>
            <w:shd w:val="solid" w:color="FFFFFF" w:fill="auto"/>
          </w:tcPr>
          <w:p w14:paraId="294BDC2A" w14:textId="77777777" w:rsidR="00B75B8D" w:rsidRPr="006B0D02" w:rsidRDefault="00B75B8D" w:rsidP="00631047">
            <w:pPr>
              <w:pStyle w:val="TAR"/>
              <w:rPr>
                <w:sz w:val="16"/>
                <w:szCs w:val="16"/>
              </w:rPr>
            </w:pPr>
          </w:p>
        </w:tc>
        <w:tc>
          <w:tcPr>
            <w:tcW w:w="425" w:type="dxa"/>
            <w:shd w:val="solid" w:color="FFFFFF" w:fill="auto"/>
          </w:tcPr>
          <w:p w14:paraId="5E49ED81" w14:textId="77777777" w:rsidR="00B75B8D" w:rsidRPr="006B0D02" w:rsidRDefault="00B75B8D" w:rsidP="00631047">
            <w:pPr>
              <w:pStyle w:val="TAC"/>
              <w:rPr>
                <w:sz w:val="16"/>
                <w:szCs w:val="16"/>
              </w:rPr>
            </w:pPr>
          </w:p>
        </w:tc>
        <w:tc>
          <w:tcPr>
            <w:tcW w:w="4962" w:type="dxa"/>
            <w:shd w:val="solid" w:color="FFFFFF" w:fill="auto"/>
          </w:tcPr>
          <w:p w14:paraId="55295B2F" w14:textId="77777777" w:rsidR="00B75B8D" w:rsidRPr="006B0D02" w:rsidRDefault="00B75B8D" w:rsidP="00631047">
            <w:pPr>
              <w:pStyle w:val="TAL"/>
              <w:rPr>
                <w:sz w:val="16"/>
                <w:szCs w:val="16"/>
              </w:rPr>
            </w:pPr>
          </w:p>
        </w:tc>
        <w:tc>
          <w:tcPr>
            <w:tcW w:w="708" w:type="dxa"/>
            <w:shd w:val="solid" w:color="FFFFFF" w:fill="auto"/>
          </w:tcPr>
          <w:p w14:paraId="2E9BF470" w14:textId="77777777" w:rsidR="00B75B8D" w:rsidRPr="007D6048" w:rsidRDefault="00B75B8D" w:rsidP="00631047">
            <w:pPr>
              <w:pStyle w:val="TAC"/>
              <w:rPr>
                <w:sz w:val="16"/>
                <w:szCs w:val="16"/>
              </w:rPr>
            </w:pPr>
          </w:p>
        </w:tc>
      </w:tr>
    </w:tbl>
    <w:p w14:paraId="6AE5F0B0" w14:textId="77777777" w:rsidR="00080512" w:rsidRDefault="00080512" w:rsidP="00F20EF3">
      <w:pPr>
        <w:pStyle w:val="Heading8"/>
        <w:pBdr>
          <w:top w:val="single" w:sz="12" w:space="0" w:color="auto"/>
        </w:pBdr>
      </w:pPr>
      <w:bookmarkStart w:id="69" w:name="startOfAnnexes"/>
      <w:bookmarkStart w:id="70" w:name="historyclause"/>
      <w:bookmarkEnd w:id="69"/>
      <w:bookmarkEnd w:id="7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9891" w14:textId="77777777" w:rsidR="00C17928" w:rsidRDefault="00C17928">
      <w:r>
        <w:separator/>
      </w:r>
    </w:p>
  </w:endnote>
  <w:endnote w:type="continuationSeparator" w:id="0">
    <w:p w14:paraId="7658A0EE" w14:textId="77777777" w:rsidR="00C17928" w:rsidRDefault="00C17928">
      <w:r>
        <w:continuationSeparator/>
      </w:r>
    </w:p>
  </w:endnote>
  <w:endnote w:type="continuationNotice" w:id="1">
    <w:p w14:paraId="6DA07AB1" w14:textId="77777777" w:rsidR="00C17928" w:rsidRDefault="00C17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F598" w14:textId="77777777" w:rsidR="00C17928" w:rsidRDefault="00C17928">
      <w:r>
        <w:separator/>
      </w:r>
    </w:p>
  </w:footnote>
  <w:footnote w:type="continuationSeparator" w:id="0">
    <w:p w14:paraId="5D307B28" w14:textId="77777777" w:rsidR="00C17928" w:rsidRDefault="00C17928">
      <w:r>
        <w:continuationSeparator/>
      </w:r>
    </w:p>
  </w:footnote>
  <w:footnote w:type="continuationNotice" w:id="1">
    <w:p w14:paraId="79A944BF" w14:textId="77777777" w:rsidR="00C17928" w:rsidRDefault="00C17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BD4B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177">
      <w:rPr>
        <w:rFonts w:ascii="Arial" w:hAnsi="Arial" w:cs="Arial"/>
        <w:b/>
        <w:noProof/>
        <w:sz w:val="18"/>
        <w:szCs w:val="18"/>
      </w:rPr>
      <w:t>[DRAFT] 3GPP TR 38.859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5411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17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D"/>
    <w:rsid w:val="00020D56"/>
    <w:rsid w:val="0002139E"/>
    <w:rsid w:val="0002401E"/>
    <w:rsid w:val="0003289B"/>
    <w:rsid w:val="00033397"/>
    <w:rsid w:val="00040095"/>
    <w:rsid w:val="000441A6"/>
    <w:rsid w:val="00051834"/>
    <w:rsid w:val="00054A22"/>
    <w:rsid w:val="00062023"/>
    <w:rsid w:val="00062528"/>
    <w:rsid w:val="000655A6"/>
    <w:rsid w:val="00080512"/>
    <w:rsid w:val="000822FC"/>
    <w:rsid w:val="00090B8E"/>
    <w:rsid w:val="00095FF2"/>
    <w:rsid w:val="000A2034"/>
    <w:rsid w:val="000B52B0"/>
    <w:rsid w:val="000C4489"/>
    <w:rsid w:val="000C47C3"/>
    <w:rsid w:val="000D58AB"/>
    <w:rsid w:val="00106181"/>
    <w:rsid w:val="00121281"/>
    <w:rsid w:val="0012171B"/>
    <w:rsid w:val="00133525"/>
    <w:rsid w:val="0014165E"/>
    <w:rsid w:val="00163EA9"/>
    <w:rsid w:val="0016454C"/>
    <w:rsid w:val="00172EB2"/>
    <w:rsid w:val="0017703E"/>
    <w:rsid w:val="00182C10"/>
    <w:rsid w:val="0019227F"/>
    <w:rsid w:val="00195857"/>
    <w:rsid w:val="001969FA"/>
    <w:rsid w:val="001A4C42"/>
    <w:rsid w:val="001A7420"/>
    <w:rsid w:val="001B1738"/>
    <w:rsid w:val="001B2B70"/>
    <w:rsid w:val="001B5D03"/>
    <w:rsid w:val="001B6637"/>
    <w:rsid w:val="001C21C3"/>
    <w:rsid w:val="001D02C2"/>
    <w:rsid w:val="001F0C1D"/>
    <w:rsid w:val="001F1091"/>
    <w:rsid w:val="001F1132"/>
    <w:rsid w:val="001F168B"/>
    <w:rsid w:val="00211121"/>
    <w:rsid w:val="002336DB"/>
    <w:rsid w:val="002347A2"/>
    <w:rsid w:val="00242D8C"/>
    <w:rsid w:val="00251D84"/>
    <w:rsid w:val="002675F0"/>
    <w:rsid w:val="002760EE"/>
    <w:rsid w:val="002A7098"/>
    <w:rsid w:val="002B5E4E"/>
    <w:rsid w:val="002B6339"/>
    <w:rsid w:val="002C7849"/>
    <w:rsid w:val="002E00EE"/>
    <w:rsid w:val="002E7CAA"/>
    <w:rsid w:val="002F348A"/>
    <w:rsid w:val="003172DC"/>
    <w:rsid w:val="003212AD"/>
    <w:rsid w:val="0035462D"/>
    <w:rsid w:val="00356555"/>
    <w:rsid w:val="003672CC"/>
    <w:rsid w:val="003765B8"/>
    <w:rsid w:val="00383EEE"/>
    <w:rsid w:val="003963EA"/>
    <w:rsid w:val="003A2446"/>
    <w:rsid w:val="003A597F"/>
    <w:rsid w:val="003B1D3F"/>
    <w:rsid w:val="003B6861"/>
    <w:rsid w:val="003B6885"/>
    <w:rsid w:val="003C3971"/>
    <w:rsid w:val="003E4608"/>
    <w:rsid w:val="004075B6"/>
    <w:rsid w:val="00423334"/>
    <w:rsid w:val="00431493"/>
    <w:rsid w:val="00433A20"/>
    <w:rsid w:val="004345EC"/>
    <w:rsid w:val="00437F51"/>
    <w:rsid w:val="004605BF"/>
    <w:rsid w:val="00462017"/>
    <w:rsid w:val="00465515"/>
    <w:rsid w:val="00491183"/>
    <w:rsid w:val="0049751D"/>
    <w:rsid w:val="004C30AC"/>
    <w:rsid w:val="004D1EC9"/>
    <w:rsid w:val="004D3578"/>
    <w:rsid w:val="004D5454"/>
    <w:rsid w:val="004E084D"/>
    <w:rsid w:val="004E213A"/>
    <w:rsid w:val="004E3D70"/>
    <w:rsid w:val="004F0988"/>
    <w:rsid w:val="004F3340"/>
    <w:rsid w:val="004F6F2F"/>
    <w:rsid w:val="005025D3"/>
    <w:rsid w:val="00527670"/>
    <w:rsid w:val="0053220A"/>
    <w:rsid w:val="005328E5"/>
    <w:rsid w:val="0053388B"/>
    <w:rsid w:val="00535773"/>
    <w:rsid w:val="00543E6C"/>
    <w:rsid w:val="00553B3C"/>
    <w:rsid w:val="00565087"/>
    <w:rsid w:val="0059627E"/>
    <w:rsid w:val="00597B11"/>
    <w:rsid w:val="005A416A"/>
    <w:rsid w:val="005A5EC3"/>
    <w:rsid w:val="005B4F7D"/>
    <w:rsid w:val="005C2D54"/>
    <w:rsid w:val="005D2E01"/>
    <w:rsid w:val="005D7526"/>
    <w:rsid w:val="005E11B8"/>
    <w:rsid w:val="005E329A"/>
    <w:rsid w:val="005E4BB2"/>
    <w:rsid w:val="005F788A"/>
    <w:rsid w:val="00602AEA"/>
    <w:rsid w:val="00612ADA"/>
    <w:rsid w:val="006134E2"/>
    <w:rsid w:val="00614FDF"/>
    <w:rsid w:val="006241BC"/>
    <w:rsid w:val="00626BFD"/>
    <w:rsid w:val="00631047"/>
    <w:rsid w:val="00631B36"/>
    <w:rsid w:val="0063543D"/>
    <w:rsid w:val="00647114"/>
    <w:rsid w:val="0065128E"/>
    <w:rsid w:val="00656F0D"/>
    <w:rsid w:val="0065714B"/>
    <w:rsid w:val="0067010E"/>
    <w:rsid w:val="00690EF9"/>
    <w:rsid w:val="006912E9"/>
    <w:rsid w:val="006968D2"/>
    <w:rsid w:val="006A323F"/>
    <w:rsid w:val="006B2EAA"/>
    <w:rsid w:val="006B30D0"/>
    <w:rsid w:val="006C3D95"/>
    <w:rsid w:val="006C6C9D"/>
    <w:rsid w:val="006C7C77"/>
    <w:rsid w:val="006D5B30"/>
    <w:rsid w:val="006E10FF"/>
    <w:rsid w:val="006E5C86"/>
    <w:rsid w:val="006F705A"/>
    <w:rsid w:val="00701116"/>
    <w:rsid w:val="00702BAE"/>
    <w:rsid w:val="00707CBE"/>
    <w:rsid w:val="0071174C"/>
    <w:rsid w:val="00713C44"/>
    <w:rsid w:val="0072764D"/>
    <w:rsid w:val="00734A5B"/>
    <w:rsid w:val="007356F4"/>
    <w:rsid w:val="0074026F"/>
    <w:rsid w:val="007429F6"/>
    <w:rsid w:val="00744E76"/>
    <w:rsid w:val="007566C3"/>
    <w:rsid w:val="00756D1D"/>
    <w:rsid w:val="00765EA3"/>
    <w:rsid w:val="00774DA4"/>
    <w:rsid w:val="00781F0F"/>
    <w:rsid w:val="007A78A2"/>
    <w:rsid w:val="007B600E"/>
    <w:rsid w:val="007D4A5A"/>
    <w:rsid w:val="007E13A0"/>
    <w:rsid w:val="007E4450"/>
    <w:rsid w:val="007F0F4A"/>
    <w:rsid w:val="00801AE2"/>
    <w:rsid w:val="00801D57"/>
    <w:rsid w:val="008028A4"/>
    <w:rsid w:val="00812825"/>
    <w:rsid w:val="008147E8"/>
    <w:rsid w:val="00815D88"/>
    <w:rsid w:val="00830747"/>
    <w:rsid w:val="00836D29"/>
    <w:rsid w:val="008620FE"/>
    <w:rsid w:val="008768CA"/>
    <w:rsid w:val="008771D4"/>
    <w:rsid w:val="0089039C"/>
    <w:rsid w:val="008C384C"/>
    <w:rsid w:val="008C3FC8"/>
    <w:rsid w:val="008E2D68"/>
    <w:rsid w:val="008E6756"/>
    <w:rsid w:val="008E791A"/>
    <w:rsid w:val="008F2168"/>
    <w:rsid w:val="008F3177"/>
    <w:rsid w:val="0090271F"/>
    <w:rsid w:val="00902E23"/>
    <w:rsid w:val="009114D7"/>
    <w:rsid w:val="0091348E"/>
    <w:rsid w:val="00917CCB"/>
    <w:rsid w:val="00931C21"/>
    <w:rsid w:val="00933FB0"/>
    <w:rsid w:val="00935272"/>
    <w:rsid w:val="0093620F"/>
    <w:rsid w:val="009416BC"/>
    <w:rsid w:val="00942EC2"/>
    <w:rsid w:val="00963008"/>
    <w:rsid w:val="009771BF"/>
    <w:rsid w:val="00981348"/>
    <w:rsid w:val="00982889"/>
    <w:rsid w:val="009941A1"/>
    <w:rsid w:val="009A1491"/>
    <w:rsid w:val="009B3D2E"/>
    <w:rsid w:val="009D2706"/>
    <w:rsid w:val="009E139F"/>
    <w:rsid w:val="009E56F1"/>
    <w:rsid w:val="009F37B7"/>
    <w:rsid w:val="00A00A63"/>
    <w:rsid w:val="00A10F02"/>
    <w:rsid w:val="00A164B4"/>
    <w:rsid w:val="00A26956"/>
    <w:rsid w:val="00A27486"/>
    <w:rsid w:val="00A35E64"/>
    <w:rsid w:val="00A37F08"/>
    <w:rsid w:val="00A47348"/>
    <w:rsid w:val="00A53724"/>
    <w:rsid w:val="00A56066"/>
    <w:rsid w:val="00A73129"/>
    <w:rsid w:val="00A82346"/>
    <w:rsid w:val="00A92BA1"/>
    <w:rsid w:val="00A95A32"/>
    <w:rsid w:val="00A965D6"/>
    <w:rsid w:val="00AA33E5"/>
    <w:rsid w:val="00AB4A5D"/>
    <w:rsid w:val="00AC004D"/>
    <w:rsid w:val="00AC6BC6"/>
    <w:rsid w:val="00AE65E2"/>
    <w:rsid w:val="00AF1460"/>
    <w:rsid w:val="00AF3ABC"/>
    <w:rsid w:val="00B01719"/>
    <w:rsid w:val="00B032F0"/>
    <w:rsid w:val="00B15449"/>
    <w:rsid w:val="00B319BE"/>
    <w:rsid w:val="00B4291C"/>
    <w:rsid w:val="00B44E7E"/>
    <w:rsid w:val="00B548CD"/>
    <w:rsid w:val="00B6618F"/>
    <w:rsid w:val="00B75B8D"/>
    <w:rsid w:val="00B91BC3"/>
    <w:rsid w:val="00B93086"/>
    <w:rsid w:val="00B9488D"/>
    <w:rsid w:val="00BA19ED"/>
    <w:rsid w:val="00BA4B8D"/>
    <w:rsid w:val="00BA6412"/>
    <w:rsid w:val="00BB1546"/>
    <w:rsid w:val="00BB7674"/>
    <w:rsid w:val="00BC0F7D"/>
    <w:rsid w:val="00BC1248"/>
    <w:rsid w:val="00BD7D31"/>
    <w:rsid w:val="00BE3255"/>
    <w:rsid w:val="00BF128E"/>
    <w:rsid w:val="00BF6EE8"/>
    <w:rsid w:val="00C05229"/>
    <w:rsid w:val="00C074DD"/>
    <w:rsid w:val="00C118A7"/>
    <w:rsid w:val="00C1496A"/>
    <w:rsid w:val="00C15F72"/>
    <w:rsid w:val="00C17928"/>
    <w:rsid w:val="00C33079"/>
    <w:rsid w:val="00C377A1"/>
    <w:rsid w:val="00C45231"/>
    <w:rsid w:val="00C551FF"/>
    <w:rsid w:val="00C641F1"/>
    <w:rsid w:val="00C72833"/>
    <w:rsid w:val="00C80F1D"/>
    <w:rsid w:val="00C91962"/>
    <w:rsid w:val="00C92227"/>
    <w:rsid w:val="00C93F40"/>
    <w:rsid w:val="00CA3D0C"/>
    <w:rsid w:val="00CB625D"/>
    <w:rsid w:val="00D011D1"/>
    <w:rsid w:val="00D12DB8"/>
    <w:rsid w:val="00D31CC5"/>
    <w:rsid w:val="00D4541A"/>
    <w:rsid w:val="00D564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944"/>
    <w:rsid w:val="00DE2752"/>
    <w:rsid w:val="00DE428B"/>
    <w:rsid w:val="00DE614C"/>
    <w:rsid w:val="00DF1256"/>
    <w:rsid w:val="00DF2B1F"/>
    <w:rsid w:val="00DF62CD"/>
    <w:rsid w:val="00E01561"/>
    <w:rsid w:val="00E018CE"/>
    <w:rsid w:val="00E06959"/>
    <w:rsid w:val="00E13AC9"/>
    <w:rsid w:val="00E16509"/>
    <w:rsid w:val="00E2095F"/>
    <w:rsid w:val="00E21502"/>
    <w:rsid w:val="00E30AF5"/>
    <w:rsid w:val="00E379CD"/>
    <w:rsid w:val="00E4199E"/>
    <w:rsid w:val="00E44582"/>
    <w:rsid w:val="00E51D9E"/>
    <w:rsid w:val="00E622F4"/>
    <w:rsid w:val="00E73412"/>
    <w:rsid w:val="00E77645"/>
    <w:rsid w:val="00E8058F"/>
    <w:rsid w:val="00E86445"/>
    <w:rsid w:val="00E86F5B"/>
    <w:rsid w:val="00EA15B0"/>
    <w:rsid w:val="00EA5EA7"/>
    <w:rsid w:val="00EA64B6"/>
    <w:rsid w:val="00EC4A25"/>
    <w:rsid w:val="00ED329B"/>
    <w:rsid w:val="00EF00BD"/>
    <w:rsid w:val="00EF608C"/>
    <w:rsid w:val="00F025A2"/>
    <w:rsid w:val="00F04712"/>
    <w:rsid w:val="00F13360"/>
    <w:rsid w:val="00F20EF3"/>
    <w:rsid w:val="00F21B73"/>
    <w:rsid w:val="00F22EC7"/>
    <w:rsid w:val="00F25411"/>
    <w:rsid w:val="00F325C8"/>
    <w:rsid w:val="00F45B62"/>
    <w:rsid w:val="00F51908"/>
    <w:rsid w:val="00F653B8"/>
    <w:rsid w:val="00F66665"/>
    <w:rsid w:val="00F70890"/>
    <w:rsid w:val="00F723FC"/>
    <w:rsid w:val="00F870A1"/>
    <w:rsid w:val="00F9008D"/>
    <w:rsid w:val="00F92E89"/>
    <w:rsid w:val="00FA1266"/>
    <w:rsid w:val="00FC1192"/>
    <w:rsid w:val="00FC795C"/>
    <w:rsid w:val="00FD3CCD"/>
    <w:rsid w:val="00FD7059"/>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2630</Words>
  <Characters>16441</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2022-07-25T09:42:00Z</dcterms:created>
  <dcterms:modified xsi:type="dcterms:W3CDTF">2022-07-25T09:42:00Z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